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90B24" w14:textId="77777777" w:rsidR="00A414CB" w:rsidRDefault="00A414CB" w:rsidP="00A414CB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PYLLESDON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220D6794" w14:textId="77777777" w:rsidR="00A414CB" w:rsidRDefault="00A414CB" w:rsidP="00A414CB">
      <w:pPr>
        <w:pStyle w:val="NoSpacing"/>
        <w:rPr>
          <w:rFonts w:cs="Times New Roman"/>
          <w:szCs w:val="24"/>
        </w:rPr>
      </w:pPr>
    </w:p>
    <w:p w14:paraId="774B6A36" w14:textId="77777777" w:rsidR="00A414CB" w:rsidRDefault="00A414CB" w:rsidP="00A414CB">
      <w:pPr>
        <w:pStyle w:val="NoSpacing"/>
        <w:rPr>
          <w:rFonts w:cs="Times New Roman"/>
          <w:szCs w:val="24"/>
        </w:rPr>
      </w:pPr>
    </w:p>
    <w:p w14:paraId="23368478" w14:textId="77777777" w:rsidR="00A414CB" w:rsidRDefault="00A414CB" w:rsidP="00A414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Nov.1484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Wallingford,</w:t>
      </w:r>
    </w:p>
    <w:p w14:paraId="7D84A3F7" w14:textId="77777777" w:rsidR="00A414CB" w:rsidRDefault="00A414CB" w:rsidP="00A414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Berkshire, into lands of Geoffrey </w:t>
      </w:r>
      <w:proofErr w:type="spellStart"/>
      <w:r>
        <w:rPr>
          <w:rFonts w:cs="Times New Roman"/>
          <w:szCs w:val="24"/>
        </w:rPr>
        <w:t>Kydwelly</w:t>
      </w:r>
      <w:proofErr w:type="spellEnd"/>
      <w:r>
        <w:rPr>
          <w:rFonts w:cs="Times New Roman"/>
          <w:szCs w:val="24"/>
        </w:rPr>
        <w:t>(q.v.).</w:t>
      </w:r>
    </w:p>
    <w:p w14:paraId="649339A8" w14:textId="77777777" w:rsidR="00A414CB" w:rsidRDefault="00A414CB" w:rsidP="00A414C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F17D6D7" w14:textId="77777777" w:rsidR="00A414CB" w:rsidRDefault="00A414CB" w:rsidP="00A414CB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p.96)</w:t>
      </w:r>
    </w:p>
    <w:p w14:paraId="5099FD20" w14:textId="77777777" w:rsidR="00A414CB" w:rsidRDefault="00A414CB" w:rsidP="00A414CB">
      <w:pPr>
        <w:pStyle w:val="NoSpacing"/>
        <w:rPr>
          <w:rFonts w:eastAsia="Times New Roman" w:cs="Times New Roman"/>
          <w:szCs w:val="24"/>
        </w:rPr>
      </w:pPr>
    </w:p>
    <w:p w14:paraId="3E909AC1" w14:textId="77777777" w:rsidR="00A414CB" w:rsidRDefault="00A414CB" w:rsidP="00A414CB">
      <w:pPr>
        <w:pStyle w:val="NoSpacing"/>
        <w:rPr>
          <w:rFonts w:eastAsia="Times New Roman" w:cs="Times New Roman"/>
          <w:szCs w:val="24"/>
        </w:rPr>
      </w:pPr>
    </w:p>
    <w:p w14:paraId="4C8DA7B1" w14:textId="77777777" w:rsidR="00A414CB" w:rsidRDefault="00A414CB" w:rsidP="00A414C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15 July 2023</w:t>
      </w:r>
    </w:p>
    <w:p w14:paraId="3CEA353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22A5F" w14:textId="77777777" w:rsidR="00A414CB" w:rsidRDefault="00A414CB" w:rsidP="009139A6">
      <w:r>
        <w:separator/>
      </w:r>
    </w:p>
  </w:endnote>
  <w:endnote w:type="continuationSeparator" w:id="0">
    <w:p w14:paraId="253519B6" w14:textId="77777777" w:rsidR="00A414CB" w:rsidRDefault="00A414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BB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125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C33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8D7E7" w14:textId="77777777" w:rsidR="00A414CB" w:rsidRDefault="00A414CB" w:rsidP="009139A6">
      <w:r>
        <w:separator/>
      </w:r>
    </w:p>
  </w:footnote>
  <w:footnote w:type="continuationSeparator" w:id="0">
    <w:p w14:paraId="7720DA52" w14:textId="77777777" w:rsidR="00A414CB" w:rsidRDefault="00A414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AE4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622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E2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4CB"/>
    <w:rsid w:val="000666E0"/>
    <w:rsid w:val="002510B7"/>
    <w:rsid w:val="005C130B"/>
    <w:rsid w:val="00826F5C"/>
    <w:rsid w:val="009139A6"/>
    <w:rsid w:val="009448BB"/>
    <w:rsid w:val="00947624"/>
    <w:rsid w:val="00A3176C"/>
    <w:rsid w:val="00A414CB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F2FAC"/>
  <w15:chartTrackingRefBased/>
  <w15:docId w15:val="{3ED15BC8-7754-40E4-89E9-EF63C620F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2023-07-15T19:27:00Z</dcterms:created>
  <dcterms:modified xsi:type="dcterms:W3CDTF">2023-07-15T19:27:00Z</dcterms:modified>
</cp:coreProperties>
</file>